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:rsidTr="004D012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A3C74" w:rsidRDefault="008123CD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23CD">
              <w:rPr>
                <w:b/>
                <w:sz w:val="26"/>
                <w:szCs w:val="26"/>
                <w:lang w:val="en-US"/>
              </w:rPr>
              <w:t>203A</w:t>
            </w:r>
            <w:r w:rsidR="00BA3C74">
              <w:rPr>
                <w:b/>
                <w:sz w:val="26"/>
                <w:szCs w:val="26"/>
              </w:rPr>
              <w:t>_064</w:t>
            </w:r>
          </w:p>
        </w:tc>
      </w:tr>
      <w:tr w:rsidR="00C44B8B" w:rsidTr="004D012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95715" w:rsidRDefault="00D17A16" w:rsidP="004D01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95715">
              <w:rPr>
                <w:b/>
                <w:sz w:val="26"/>
                <w:szCs w:val="26"/>
                <w:lang w:val="en-US"/>
              </w:rPr>
              <w:t>2125231</w:t>
            </w:r>
            <w:bookmarkStart w:id="0" w:name="_GoBack"/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F438B5">
        <w:rPr>
          <w:b/>
          <w:sz w:val="26"/>
          <w:szCs w:val="26"/>
        </w:rPr>
        <w:t>(</w:t>
      </w:r>
      <w:r w:rsidR="00D17A16" w:rsidRPr="00295715">
        <w:rPr>
          <w:b/>
          <w:sz w:val="26"/>
          <w:szCs w:val="26"/>
        </w:rPr>
        <w:t>Труба стальная водогазопроводная 25х2,8</w:t>
      </w:r>
      <w:r w:rsidR="00F438B5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 xml:space="preserve">. Лот № </w:t>
      </w:r>
      <w:r w:rsidR="00BD2843" w:rsidRPr="00F438B5">
        <w:rPr>
          <w:b/>
          <w:sz w:val="26"/>
          <w:szCs w:val="26"/>
          <w:u w:val="single"/>
        </w:rPr>
        <w:t>203</w:t>
      </w:r>
      <w:r w:rsidR="00620938" w:rsidRPr="00F438B5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38098C" w:rsidRPr="001726EB" w:rsidRDefault="0038098C" w:rsidP="003809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Технические требования к продукции.</w:t>
      </w:r>
    </w:p>
    <w:p w:rsidR="0038098C" w:rsidRPr="001726EB" w:rsidRDefault="0038098C" w:rsidP="0038098C">
      <w:pPr>
        <w:tabs>
          <w:tab w:val="left" w:pos="0"/>
        </w:tabs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3262-75 «Трубы стальные водогазопроводные. Технические условия».</w:t>
      </w:r>
    </w:p>
    <w:p w:rsidR="0038098C" w:rsidRPr="001726EB" w:rsidRDefault="0038098C" w:rsidP="0038098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8098C" w:rsidRPr="001726EB" w:rsidRDefault="0038098C" w:rsidP="003809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 xml:space="preserve">Общие требования. </w:t>
      </w:r>
    </w:p>
    <w:p w:rsidR="0038098C" w:rsidRPr="001726EB" w:rsidRDefault="0038098C" w:rsidP="0038098C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1726EB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38098C" w:rsidRPr="001726EB" w:rsidRDefault="0038098C" w:rsidP="003809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продукция должна быть новой, ранее не использованной;</w:t>
      </w:r>
    </w:p>
    <w:p w:rsidR="0038098C" w:rsidRPr="001726EB" w:rsidRDefault="0038098C" w:rsidP="003809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8098C" w:rsidRPr="001726EB" w:rsidRDefault="0038098C" w:rsidP="003809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8098C" w:rsidRPr="001726EB" w:rsidRDefault="0038098C" w:rsidP="003809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38098C" w:rsidRPr="001726EB" w:rsidRDefault="0038098C" w:rsidP="003809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8098C" w:rsidRPr="001726EB" w:rsidRDefault="0038098C" w:rsidP="0038098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металлопроката для нужд </w:t>
      </w:r>
      <w:r>
        <w:rPr>
          <w:sz w:val="24"/>
          <w:szCs w:val="24"/>
        </w:rPr>
        <w:t>ПАО</w:t>
      </w:r>
      <w:r w:rsidRPr="001726E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8098C" w:rsidRPr="001726EB" w:rsidRDefault="0038098C" w:rsidP="0038098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>2.3. Металлопрокат должен соответствовать требованиям:</w:t>
      </w:r>
    </w:p>
    <w:p w:rsidR="0038098C" w:rsidRPr="001726EB" w:rsidRDefault="0038098C" w:rsidP="003809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1726EB">
        <w:rPr>
          <w:sz w:val="24"/>
          <w:szCs w:val="24"/>
        </w:rPr>
        <w:t>ГОСТ 3262-75 «Трубы стальные водогазопроводные. Технические условия»;</w:t>
      </w:r>
    </w:p>
    <w:bookmarkEnd w:id="1"/>
    <w:p w:rsidR="0038098C" w:rsidRPr="001726EB" w:rsidRDefault="0038098C" w:rsidP="003809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C20F8">
        <w:rPr>
          <w:sz w:val="24"/>
          <w:szCs w:val="24"/>
        </w:rPr>
        <w:t>ГОСТ 15150-69</w:t>
      </w:r>
      <w:r w:rsidRPr="001726EB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8098C" w:rsidRPr="001726EB" w:rsidRDefault="0038098C" w:rsidP="0038098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38098C" w:rsidRPr="001726EB" w:rsidRDefault="0038098C" w:rsidP="0038098C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6C20F8">
        <w:rPr>
          <w:sz w:val="24"/>
          <w:szCs w:val="24"/>
        </w:rPr>
        <w:t>ГОСТ 14192 – 96,</w:t>
      </w:r>
      <w:r w:rsidRPr="001726EB">
        <w:rPr>
          <w:sz w:val="24"/>
          <w:szCs w:val="24"/>
        </w:rPr>
        <w:t xml:space="preserve"> ГОСТ 10692-</w:t>
      </w:r>
      <w:r>
        <w:rPr>
          <w:sz w:val="24"/>
          <w:szCs w:val="24"/>
        </w:rPr>
        <w:t xml:space="preserve">2015 </w:t>
      </w:r>
      <w:r w:rsidRPr="001726EB">
        <w:rPr>
          <w:sz w:val="24"/>
          <w:szCs w:val="24"/>
        </w:rPr>
        <w:t xml:space="preserve">или соответствующих МЭК. Погрузочно-разгрузочные работы должны </w:t>
      </w:r>
      <w:r w:rsidRPr="001726EB">
        <w:rPr>
          <w:sz w:val="24"/>
          <w:szCs w:val="24"/>
        </w:rPr>
        <w:lastRenderedPageBreak/>
        <w:t xml:space="preserve">производиться в соответствии с </w:t>
      </w:r>
      <w:r w:rsidRPr="006C20F8">
        <w:rPr>
          <w:sz w:val="24"/>
          <w:szCs w:val="24"/>
        </w:rPr>
        <w:t>требованиями ГОСТ 12.3.009-76. Порядок</w:t>
      </w:r>
      <w:r w:rsidRPr="001726EB">
        <w:rPr>
          <w:sz w:val="24"/>
          <w:szCs w:val="24"/>
        </w:rPr>
        <w:t xml:space="preserve"> отгрузки, специальные требования к таре и упаковке должны быть определены в договоре на поставку продукции.</w:t>
      </w:r>
    </w:p>
    <w:p w:rsidR="0038098C" w:rsidRPr="001726EB" w:rsidRDefault="0038098C" w:rsidP="0038098C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Правила приемки металлопроката должны соответствовать требованиям ГОСТ 10692-</w:t>
      </w:r>
      <w:r>
        <w:rPr>
          <w:sz w:val="24"/>
          <w:szCs w:val="24"/>
        </w:rPr>
        <w:t>2015</w:t>
      </w:r>
      <w:r w:rsidRPr="001726EB">
        <w:rPr>
          <w:sz w:val="24"/>
          <w:szCs w:val="24"/>
        </w:rPr>
        <w:t>, ГОСТ перечисленным в п.2.3 данного ТЗ.</w:t>
      </w:r>
    </w:p>
    <w:p w:rsidR="0038098C" w:rsidRPr="001726EB" w:rsidRDefault="0038098C" w:rsidP="003809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8098C" w:rsidRPr="001726EB" w:rsidRDefault="0038098C" w:rsidP="003809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38098C" w:rsidRPr="001726EB" w:rsidRDefault="0038098C" w:rsidP="0038098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  <w:t>2.5. Каждая партия металлопроката должна подвергаться приемо-сдаточным испытаниям в соответствие с ГОСТ 10692-</w:t>
      </w:r>
      <w:r>
        <w:rPr>
          <w:szCs w:val="24"/>
        </w:rPr>
        <w:t>2015</w:t>
      </w:r>
      <w:r w:rsidRPr="001726EB">
        <w:rPr>
          <w:szCs w:val="24"/>
        </w:rPr>
        <w:t>, ГОСТ перечисленных в п.2.3 данного ТЗ.</w:t>
      </w:r>
    </w:p>
    <w:p w:rsidR="0038098C" w:rsidRPr="001726EB" w:rsidRDefault="0038098C" w:rsidP="0038098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38098C" w:rsidRPr="001726EB" w:rsidRDefault="0038098C" w:rsidP="003809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8098C" w:rsidRPr="001726EB" w:rsidRDefault="0038098C" w:rsidP="003809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Гарантийные обязательства.</w:t>
      </w:r>
    </w:p>
    <w:p w:rsidR="0038098C" w:rsidRPr="001726EB" w:rsidRDefault="0038098C" w:rsidP="003809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:rsidR="0038098C" w:rsidRPr="001726EB" w:rsidRDefault="0038098C" w:rsidP="003809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098C" w:rsidRPr="001726EB" w:rsidRDefault="0038098C" w:rsidP="003809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8098C" w:rsidRPr="001726EB" w:rsidRDefault="0038098C" w:rsidP="003809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:rsidR="0038098C" w:rsidRPr="001726EB" w:rsidRDefault="0038098C" w:rsidP="003809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098C" w:rsidRPr="00CB6078" w:rsidRDefault="0038098C" w:rsidP="003809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8098C" w:rsidRDefault="0038098C" w:rsidP="003809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10692-2015, ГОСТ 31458-2015</w:t>
      </w:r>
      <w:r w:rsidRPr="00CB6078">
        <w:rPr>
          <w:sz w:val="24"/>
          <w:szCs w:val="24"/>
        </w:rPr>
        <w:t>.</w:t>
      </w:r>
    </w:p>
    <w:p w:rsidR="0038098C" w:rsidRPr="001726EB" w:rsidRDefault="0038098C" w:rsidP="0038098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8098C" w:rsidRPr="001726EB" w:rsidRDefault="0038098C" w:rsidP="003809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Правила приемки продукции.</w:t>
      </w:r>
    </w:p>
    <w:p w:rsidR="0038098C" w:rsidRPr="001726EB" w:rsidRDefault="0038098C" w:rsidP="003809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1726EB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38098C" w:rsidRPr="001726EB" w:rsidRDefault="0038098C" w:rsidP="003809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8098C" w:rsidRPr="001726EB" w:rsidRDefault="0038098C" w:rsidP="0038098C">
      <w:pPr>
        <w:rPr>
          <w:sz w:val="26"/>
          <w:szCs w:val="26"/>
        </w:rPr>
      </w:pPr>
    </w:p>
    <w:p w:rsidR="0038098C" w:rsidRPr="00CB6078" w:rsidRDefault="0038098C" w:rsidP="0038098C">
      <w:pPr>
        <w:rPr>
          <w:sz w:val="26"/>
          <w:szCs w:val="26"/>
        </w:rPr>
      </w:pPr>
    </w:p>
    <w:p w:rsidR="0038098C" w:rsidRPr="00CB6078" w:rsidRDefault="0038098C" w:rsidP="0038098C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38098C" w:rsidRPr="00CB6078" w:rsidRDefault="0038098C" w:rsidP="0038098C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38098C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859" w:rsidRDefault="00833859">
      <w:r>
        <w:separator/>
      </w:r>
    </w:p>
  </w:endnote>
  <w:endnote w:type="continuationSeparator" w:id="0">
    <w:p w:rsidR="00833859" w:rsidRDefault="0083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859" w:rsidRDefault="00833859">
      <w:r>
        <w:separator/>
      </w:r>
    </w:p>
  </w:footnote>
  <w:footnote w:type="continuationSeparator" w:id="0">
    <w:p w:rsidR="00833859" w:rsidRDefault="0083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720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6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5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A1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EF9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09E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3DB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8B7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15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98C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ACD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128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33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4C2F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237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5F2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3C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859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5D6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2E6"/>
    <w:rsid w:val="00A40BAC"/>
    <w:rsid w:val="00A420E1"/>
    <w:rsid w:val="00A4321E"/>
    <w:rsid w:val="00A447CC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5D3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6C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6BF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C74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BFB"/>
    <w:rsid w:val="00BC5221"/>
    <w:rsid w:val="00BC5550"/>
    <w:rsid w:val="00BC557F"/>
    <w:rsid w:val="00BC5631"/>
    <w:rsid w:val="00BC5975"/>
    <w:rsid w:val="00BC6724"/>
    <w:rsid w:val="00BC7B5B"/>
    <w:rsid w:val="00BD1B7E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1FE4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0AA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2ED"/>
    <w:rsid w:val="00CC4C73"/>
    <w:rsid w:val="00CC5635"/>
    <w:rsid w:val="00CD3354"/>
    <w:rsid w:val="00CD48A1"/>
    <w:rsid w:val="00CD693A"/>
    <w:rsid w:val="00CD7961"/>
    <w:rsid w:val="00CD7C0C"/>
    <w:rsid w:val="00CD7F57"/>
    <w:rsid w:val="00CE0AB0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A1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4B2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8B5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B4DD9A-988E-4AA3-AC8C-DE6EB275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EB6A8-CC6D-4C27-A1A4-4C043A9AF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FC12A1-041E-4477-A787-EB14CB356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83EAC5-7B94-4240-A676-EE3CDD3C5E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D1DB44F-4DB2-4086-B81E-F1B1D975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2020-05-29T04:06:00Z</dcterms:created>
  <dcterms:modified xsi:type="dcterms:W3CDTF">2020-05-29T04:07:00Z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